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E7B81" w14:textId="77777777" w:rsidR="006A68F7" w:rsidRDefault="006A68F7" w:rsidP="006A68F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CLERK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3D250531" w14:textId="77777777" w:rsidR="006A68F7" w:rsidRDefault="006A68F7" w:rsidP="006A68F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5044EFE8" w14:textId="77777777" w:rsidR="006A68F7" w:rsidRDefault="006A68F7" w:rsidP="006A68F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FB47F94" w14:textId="77777777" w:rsidR="006A68F7" w:rsidRDefault="006A68F7" w:rsidP="006A68F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A8F4AF9" w14:textId="77777777" w:rsidR="006A68F7" w:rsidRDefault="006A68F7" w:rsidP="006A68F7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763C162F" w14:textId="77777777" w:rsidR="006A68F7" w:rsidRPr="00065994" w:rsidRDefault="006A68F7" w:rsidP="006A68F7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7A2C0035" w14:textId="77777777" w:rsidR="006A68F7" w:rsidRPr="00065994" w:rsidRDefault="006A68F7" w:rsidP="006A68F7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0510EA44" w14:textId="77777777" w:rsidR="006A68F7" w:rsidRDefault="006A68F7" w:rsidP="006A68F7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74F7F3AA" w14:textId="77777777" w:rsidR="006A68F7" w:rsidRDefault="006A68F7" w:rsidP="006A68F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74BAD1A" w14:textId="77777777" w:rsidR="006A68F7" w:rsidRDefault="006A68F7" w:rsidP="006A68F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D3CB175" w14:textId="77777777" w:rsidR="006A68F7" w:rsidRDefault="006A68F7" w:rsidP="006A68F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21 July 2023</w:t>
      </w:r>
    </w:p>
    <w:p w14:paraId="1FE8FFD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82C87" w14:textId="77777777" w:rsidR="006A68F7" w:rsidRDefault="006A68F7" w:rsidP="009139A6">
      <w:r>
        <w:separator/>
      </w:r>
    </w:p>
  </w:endnote>
  <w:endnote w:type="continuationSeparator" w:id="0">
    <w:p w14:paraId="2B8DF204" w14:textId="77777777" w:rsidR="006A68F7" w:rsidRDefault="006A68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7E7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3257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673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B0935" w14:textId="77777777" w:rsidR="006A68F7" w:rsidRDefault="006A68F7" w:rsidP="009139A6">
      <w:r>
        <w:separator/>
      </w:r>
    </w:p>
  </w:footnote>
  <w:footnote w:type="continuationSeparator" w:id="0">
    <w:p w14:paraId="155E3B7C" w14:textId="77777777" w:rsidR="006A68F7" w:rsidRDefault="006A68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C0BA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D14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006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8F7"/>
    <w:rsid w:val="000666E0"/>
    <w:rsid w:val="002510B7"/>
    <w:rsid w:val="005C130B"/>
    <w:rsid w:val="006A68F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652DA"/>
  <w15:chartTrackingRefBased/>
  <w15:docId w15:val="{E7D2E1D5-F2D0-4E09-96DE-908CC47CA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2023-08-14T20:00:00Z</dcterms:created>
  <dcterms:modified xsi:type="dcterms:W3CDTF">2023-08-14T20:00:00Z</dcterms:modified>
</cp:coreProperties>
</file>